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891" w:rsidRPr="00F7661A" w:rsidRDefault="00F74891" w:rsidP="00657C5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891" w:rsidRPr="00F7661A" w:rsidRDefault="00F74891" w:rsidP="00657C5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74891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(первой </w:t>
      </w:r>
      <w:r w:rsidRPr="00F7661A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 xml:space="preserve">.2015г.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F7661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№6</w:t>
      </w:r>
    </w:p>
    <w:p w:rsidR="00F74891" w:rsidRPr="00F7661A" w:rsidRDefault="00F74891" w:rsidP="00657C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председателя мандатной комиссии Совета депутатов Петровского сельсовета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F74891" w:rsidRDefault="00F74891" w:rsidP="00657C56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п.2.2. ст.2 Регламента Совета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 Совет депутатов Петровского сельсовета</w:t>
      </w:r>
      <w:r w:rsidRPr="00B641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74891" w:rsidRDefault="00F74891" w:rsidP="00657C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F74891" w:rsidRDefault="00F74891" w:rsidP="00657C56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протокол мандатной комиссии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</w:p>
    <w:p w:rsidR="00F74891" w:rsidRDefault="00F74891" w:rsidP="00657C56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председателем мандатной комиссии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Шайдурову Светлану Ивановну.</w:t>
      </w:r>
    </w:p>
    <w:p w:rsidR="00F74891" w:rsidRPr="009A4919" w:rsidRDefault="00F74891" w:rsidP="00657C56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A4919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</w:t>
      </w:r>
      <w:r>
        <w:t>.</w:t>
      </w:r>
    </w:p>
    <w:p w:rsidR="00F74891" w:rsidRDefault="00F74891" w:rsidP="00657C56">
      <w:pPr>
        <w:pStyle w:val="BodyText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F74891" w:rsidRDefault="00F74891" w:rsidP="00657C56">
      <w:pPr>
        <w:pStyle w:val="BodyText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F74891" w:rsidRDefault="00F74891" w:rsidP="00657C56">
      <w:pPr>
        <w:pStyle w:val="BodyText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F74891" w:rsidRPr="00F7661A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891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заседания</w:t>
      </w:r>
    </w:p>
    <w:p w:rsidR="00F74891" w:rsidRPr="00F7661A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сессии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</w:t>
      </w:r>
      <w:r w:rsidRPr="004F2DFE">
        <w:rPr>
          <w:rFonts w:ascii="Times New Roman" w:hAnsi="Times New Roman"/>
          <w:sz w:val="28"/>
          <w:szCs w:val="28"/>
        </w:rPr>
        <w:t>Уточкина Г.В.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F74891" w:rsidRPr="00F7661A" w:rsidRDefault="00F74891" w:rsidP="00657C56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F74891" w:rsidRPr="00F7661A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F74891" w:rsidRPr="00F7661A" w:rsidRDefault="00F74891" w:rsidP="00657C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</w:p>
    <w:p w:rsidR="00F74891" w:rsidRDefault="00F74891" w:rsidP="00657C56"/>
    <w:p w:rsidR="00F74891" w:rsidRDefault="00F74891" w:rsidP="00657C56"/>
    <w:p w:rsidR="00F74891" w:rsidRPr="00F7661A" w:rsidRDefault="00F74891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891" w:rsidRDefault="00F74891" w:rsidP="00D30BF4"/>
    <w:p w:rsidR="00F74891" w:rsidRDefault="00F74891"/>
    <w:sectPr w:rsidR="00F74891" w:rsidSect="00CA130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B138A6"/>
    <w:multiLevelType w:val="hybridMultilevel"/>
    <w:tmpl w:val="72386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16676"/>
    <w:rsid w:val="00021093"/>
    <w:rsid w:val="000355A4"/>
    <w:rsid w:val="00050E56"/>
    <w:rsid w:val="00083D5A"/>
    <w:rsid w:val="000A046A"/>
    <w:rsid w:val="00106C6B"/>
    <w:rsid w:val="001442F0"/>
    <w:rsid w:val="00151919"/>
    <w:rsid w:val="001533F4"/>
    <w:rsid w:val="001D3315"/>
    <w:rsid w:val="001F5591"/>
    <w:rsid w:val="00201F7C"/>
    <w:rsid w:val="00207F86"/>
    <w:rsid w:val="00210036"/>
    <w:rsid w:val="0021026A"/>
    <w:rsid w:val="00233D71"/>
    <w:rsid w:val="002F529F"/>
    <w:rsid w:val="00336FD2"/>
    <w:rsid w:val="003C44AB"/>
    <w:rsid w:val="00412B0F"/>
    <w:rsid w:val="00412CC8"/>
    <w:rsid w:val="004A1698"/>
    <w:rsid w:val="004C5A83"/>
    <w:rsid w:val="004C61C0"/>
    <w:rsid w:val="004F2DFE"/>
    <w:rsid w:val="00506B0C"/>
    <w:rsid w:val="00515FA2"/>
    <w:rsid w:val="00562AC2"/>
    <w:rsid w:val="0058277B"/>
    <w:rsid w:val="005E09EB"/>
    <w:rsid w:val="00601ACF"/>
    <w:rsid w:val="00634B51"/>
    <w:rsid w:val="0065131C"/>
    <w:rsid w:val="00657C56"/>
    <w:rsid w:val="00663BD8"/>
    <w:rsid w:val="0067485C"/>
    <w:rsid w:val="00696E7B"/>
    <w:rsid w:val="00697082"/>
    <w:rsid w:val="006C2EE7"/>
    <w:rsid w:val="006D0C4E"/>
    <w:rsid w:val="006F627B"/>
    <w:rsid w:val="00702DF4"/>
    <w:rsid w:val="00705A5A"/>
    <w:rsid w:val="007122F4"/>
    <w:rsid w:val="00721BA9"/>
    <w:rsid w:val="007504D9"/>
    <w:rsid w:val="0075440A"/>
    <w:rsid w:val="0076439C"/>
    <w:rsid w:val="00764802"/>
    <w:rsid w:val="007748F2"/>
    <w:rsid w:val="007773B0"/>
    <w:rsid w:val="007939A6"/>
    <w:rsid w:val="007B0AFC"/>
    <w:rsid w:val="007C1552"/>
    <w:rsid w:val="007C1861"/>
    <w:rsid w:val="00831860"/>
    <w:rsid w:val="00834A6C"/>
    <w:rsid w:val="00853395"/>
    <w:rsid w:val="00885240"/>
    <w:rsid w:val="008A190A"/>
    <w:rsid w:val="008B304E"/>
    <w:rsid w:val="008E345A"/>
    <w:rsid w:val="00977604"/>
    <w:rsid w:val="009A4919"/>
    <w:rsid w:val="009D32C7"/>
    <w:rsid w:val="009E056B"/>
    <w:rsid w:val="009E30C4"/>
    <w:rsid w:val="00A0390E"/>
    <w:rsid w:val="00A13254"/>
    <w:rsid w:val="00A267FB"/>
    <w:rsid w:val="00A532BB"/>
    <w:rsid w:val="00A6048A"/>
    <w:rsid w:val="00A66A6F"/>
    <w:rsid w:val="00A90153"/>
    <w:rsid w:val="00AC0C6E"/>
    <w:rsid w:val="00AF3E9C"/>
    <w:rsid w:val="00B020F9"/>
    <w:rsid w:val="00B30B9B"/>
    <w:rsid w:val="00B376C7"/>
    <w:rsid w:val="00B641E0"/>
    <w:rsid w:val="00BB31F2"/>
    <w:rsid w:val="00BE47F3"/>
    <w:rsid w:val="00C32263"/>
    <w:rsid w:val="00C363F9"/>
    <w:rsid w:val="00C673A0"/>
    <w:rsid w:val="00C7038C"/>
    <w:rsid w:val="00C815AF"/>
    <w:rsid w:val="00CA1303"/>
    <w:rsid w:val="00CE753A"/>
    <w:rsid w:val="00CF6918"/>
    <w:rsid w:val="00D00824"/>
    <w:rsid w:val="00D23C2C"/>
    <w:rsid w:val="00D30BF4"/>
    <w:rsid w:val="00D35493"/>
    <w:rsid w:val="00D50289"/>
    <w:rsid w:val="00D51BD0"/>
    <w:rsid w:val="00DB066C"/>
    <w:rsid w:val="00DB2DC8"/>
    <w:rsid w:val="00DC77DF"/>
    <w:rsid w:val="00E4219B"/>
    <w:rsid w:val="00E44938"/>
    <w:rsid w:val="00E8453F"/>
    <w:rsid w:val="00EE491F"/>
    <w:rsid w:val="00EF1D84"/>
    <w:rsid w:val="00F332A2"/>
    <w:rsid w:val="00F41F4A"/>
    <w:rsid w:val="00F74891"/>
    <w:rsid w:val="00F75714"/>
    <w:rsid w:val="00F7661A"/>
    <w:rsid w:val="00FC0651"/>
    <w:rsid w:val="00FE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182</Words>
  <Characters>1044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Сельсовет</cp:lastModifiedBy>
  <cp:revision>10</cp:revision>
  <cp:lastPrinted>2015-11-19T04:24:00Z</cp:lastPrinted>
  <dcterms:created xsi:type="dcterms:W3CDTF">2015-10-05T08:08:00Z</dcterms:created>
  <dcterms:modified xsi:type="dcterms:W3CDTF">2015-11-19T04:24:00Z</dcterms:modified>
</cp:coreProperties>
</file>